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bookmarkStart w:id="0" w:name="_GoBack"/>
      <w:r>
        <w:rPr>
          <w:rFonts w:hint="eastAsia"/>
          <w:b/>
          <w:sz w:val="24"/>
          <w:highlight w:val="none"/>
        </w:rPr>
        <w:t>RP-241201</w:t>
      </w:r>
      <w:bookmarkEnd w:id="0"/>
    </w:p>
    <w:p>
      <w:pPr>
        <w:pStyle w:val="104"/>
        <w:tabs>
          <w:tab w:val="right" w:pos="9639"/>
        </w:tabs>
        <w:spacing w:after="0"/>
        <w:rPr>
          <w:b/>
          <w:sz w:val="24"/>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NR_ATG-UEConTest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50</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103</w:t>
      </w:r>
      <w:r>
        <w:rPr>
          <w:rFonts w:ascii="Arial" w:hAnsi="Arial" w:cs="Arial"/>
          <w:highlight w:val="none"/>
        </w:rPr>
        <w:t xml:space="preserve"> (the details can be found in </w:t>
      </w:r>
      <w:r>
        <w:rPr>
          <w:rFonts w:hint="eastAsia" w:ascii="Arial" w:hAnsi="Arial" w:cs="Arial"/>
          <w:highlight w:val="none"/>
          <w:lang w:eastAsia="ja-JP"/>
        </w:rPr>
        <w:t>R5-24</w:t>
      </w:r>
      <w:r>
        <w:rPr>
          <w:rFonts w:hint="eastAsia" w:ascii="Arial" w:hAnsi="Arial" w:eastAsia="宋体" w:cs="Arial"/>
          <w:highlight w:val="none"/>
          <w:lang w:val="en-US" w:eastAsia="zh-CN"/>
        </w:rPr>
        <w:t>3035</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50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43035</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RAN#10</w:t>
      </w:r>
      <w:r>
        <w:rPr>
          <w:rFonts w:hint="eastAsia" w:ascii="Arial" w:hAnsi="Arial" w:cs="Arial" w:eastAsiaTheme="minorEastAsia"/>
          <w:highlight w:val="none"/>
          <w:lang w:val="en-US" w:eastAsia="zh-CN"/>
        </w:rPr>
        <w:t>3</w:t>
      </w:r>
      <w:r>
        <w:rPr>
          <w:rFonts w:hint="eastAsia" w:ascii="Arial" w:hAnsi="Arial" w:cs="Arial" w:eastAsiaTheme="minorEastAsia"/>
          <w:highlight w:val="none"/>
        </w:rPr>
        <w:t>, CMCC</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R5-244009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Definitions and Symbols,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R5-243037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RF Tx TC,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R5-24303</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RF Rx TC, </w:t>
      </w:r>
      <w:r>
        <w:rPr>
          <w:rFonts w:hint="default" w:ascii="Arial" w:hAnsi="Arial" w:cs="Arial" w:eastAsiaTheme="minorEastAsia"/>
          <w:highlight w:val="none"/>
          <w:lang w:val="en-US"/>
        </w:rPr>
        <w:t>CMCC, CAICT</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1B5645"/>
    <w:rsid w:val="032C5770"/>
    <w:rsid w:val="0352627C"/>
    <w:rsid w:val="03FC0C17"/>
    <w:rsid w:val="04137C88"/>
    <w:rsid w:val="043750F8"/>
    <w:rsid w:val="045042DE"/>
    <w:rsid w:val="046F64A5"/>
    <w:rsid w:val="04B02D72"/>
    <w:rsid w:val="06400C05"/>
    <w:rsid w:val="06C62B3E"/>
    <w:rsid w:val="0745663A"/>
    <w:rsid w:val="07683368"/>
    <w:rsid w:val="07FE073A"/>
    <w:rsid w:val="0867547F"/>
    <w:rsid w:val="08AF5136"/>
    <w:rsid w:val="08B5289D"/>
    <w:rsid w:val="08B909EB"/>
    <w:rsid w:val="08C0303F"/>
    <w:rsid w:val="08CA4C78"/>
    <w:rsid w:val="08F73AFF"/>
    <w:rsid w:val="09070455"/>
    <w:rsid w:val="095E54EB"/>
    <w:rsid w:val="0A294D91"/>
    <w:rsid w:val="0A821DCB"/>
    <w:rsid w:val="0A934B7D"/>
    <w:rsid w:val="0AB16165"/>
    <w:rsid w:val="0ADC0554"/>
    <w:rsid w:val="0AEC1FBC"/>
    <w:rsid w:val="0B875DF5"/>
    <w:rsid w:val="0B8C18E5"/>
    <w:rsid w:val="0B9D3A64"/>
    <w:rsid w:val="0BD93F8C"/>
    <w:rsid w:val="0C2027E9"/>
    <w:rsid w:val="0C4247A1"/>
    <w:rsid w:val="0C437935"/>
    <w:rsid w:val="0C52731B"/>
    <w:rsid w:val="0CC143A0"/>
    <w:rsid w:val="0CC258AA"/>
    <w:rsid w:val="0CCE7DF8"/>
    <w:rsid w:val="0D4F1A3A"/>
    <w:rsid w:val="0D6301B6"/>
    <w:rsid w:val="0D8760E5"/>
    <w:rsid w:val="0DDB6ECB"/>
    <w:rsid w:val="0DDD0F23"/>
    <w:rsid w:val="0E041CB4"/>
    <w:rsid w:val="0E050F30"/>
    <w:rsid w:val="0F731079"/>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2979D8"/>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87D51"/>
    <w:rsid w:val="1BCB61E8"/>
    <w:rsid w:val="1BEE16E9"/>
    <w:rsid w:val="1C6542B2"/>
    <w:rsid w:val="1C6A4BF8"/>
    <w:rsid w:val="1D1D3289"/>
    <w:rsid w:val="1D7207B1"/>
    <w:rsid w:val="1DB22A9C"/>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60B6710"/>
    <w:rsid w:val="262F4A11"/>
    <w:rsid w:val="26A42548"/>
    <w:rsid w:val="26D9199B"/>
    <w:rsid w:val="272B7C0B"/>
    <w:rsid w:val="27452B8C"/>
    <w:rsid w:val="275A7663"/>
    <w:rsid w:val="276A1428"/>
    <w:rsid w:val="279B7C00"/>
    <w:rsid w:val="279C4099"/>
    <w:rsid w:val="280837ED"/>
    <w:rsid w:val="289A71A7"/>
    <w:rsid w:val="28C23F15"/>
    <w:rsid w:val="29083E60"/>
    <w:rsid w:val="290950B0"/>
    <w:rsid w:val="294C44E8"/>
    <w:rsid w:val="29B63A0A"/>
    <w:rsid w:val="2A1D1B25"/>
    <w:rsid w:val="2AA3517C"/>
    <w:rsid w:val="2AEF25C6"/>
    <w:rsid w:val="2B025C05"/>
    <w:rsid w:val="2B0262B8"/>
    <w:rsid w:val="2B3C17C0"/>
    <w:rsid w:val="2CEA3B3F"/>
    <w:rsid w:val="2D102550"/>
    <w:rsid w:val="2D171859"/>
    <w:rsid w:val="2E2C3250"/>
    <w:rsid w:val="2EB37F0E"/>
    <w:rsid w:val="2ED83DA6"/>
    <w:rsid w:val="2EF06FB2"/>
    <w:rsid w:val="2EF30C78"/>
    <w:rsid w:val="2F7E02C0"/>
    <w:rsid w:val="2F89581B"/>
    <w:rsid w:val="2FBD3F29"/>
    <w:rsid w:val="303C7BDB"/>
    <w:rsid w:val="308C21EA"/>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086AD8"/>
    <w:rsid w:val="37192BB2"/>
    <w:rsid w:val="373C08B3"/>
    <w:rsid w:val="37EB73B1"/>
    <w:rsid w:val="37FD0684"/>
    <w:rsid w:val="38E31861"/>
    <w:rsid w:val="39FB4108"/>
    <w:rsid w:val="3B06367F"/>
    <w:rsid w:val="3B4E19A8"/>
    <w:rsid w:val="3B7518FD"/>
    <w:rsid w:val="3BBD2E75"/>
    <w:rsid w:val="3BD7776B"/>
    <w:rsid w:val="3C1267DA"/>
    <w:rsid w:val="3DAB3692"/>
    <w:rsid w:val="3E051C88"/>
    <w:rsid w:val="3E534E6F"/>
    <w:rsid w:val="3ECC4BE8"/>
    <w:rsid w:val="3F3D2383"/>
    <w:rsid w:val="3F602105"/>
    <w:rsid w:val="3F816D84"/>
    <w:rsid w:val="3F8F6D22"/>
    <w:rsid w:val="40192383"/>
    <w:rsid w:val="402307D7"/>
    <w:rsid w:val="402F1A51"/>
    <w:rsid w:val="4041787C"/>
    <w:rsid w:val="4056719A"/>
    <w:rsid w:val="4146289D"/>
    <w:rsid w:val="418F3A1F"/>
    <w:rsid w:val="41963733"/>
    <w:rsid w:val="41B43398"/>
    <w:rsid w:val="421F2EEA"/>
    <w:rsid w:val="4266372B"/>
    <w:rsid w:val="42D52692"/>
    <w:rsid w:val="42FC2DBB"/>
    <w:rsid w:val="437525BA"/>
    <w:rsid w:val="43B1111A"/>
    <w:rsid w:val="441E0FD5"/>
    <w:rsid w:val="44404107"/>
    <w:rsid w:val="447D6A17"/>
    <w:rsid w:val="449D7185"/>
    <w:rsid w:val="454A4C88"/>
    <w:rsid w:val="45AE7D7B"/>
    <w:rsid w:val="46186BB2"/>
    <w:rsid w:val="463251D1"/>
    <w:rsid w:val="46D41D51"/>
    <w:rsid w:val="478D5278"/>
    <w:rsid w:val="47D74267"/>
    <w:rsid w:val="48272EFA"/>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9170D"/>
    <w:rsid w:val="54DA0AD6"/>
    <w:rsid w:val="551E4420"/>
    <w:rsid w:val="55DF79A7"/>
    <w:rsid w:val="564E5D25"/>
    <w:rsid w:val="56634B44"/>
    <w:rsid w:val="56931BEC"/>
    <w:rsid w:val="56CE6A8E"/>
    <w:rsid w:val="570023F4"/>
    <w:rsid w:val="572C393E"/>
    <w:rsid w:val="57740818"/>
    <w:rsid w:val="57E035B9"/>
    <w:rsid w:val="585C368D"/>
    <w:rsid w:val="5862495B"/>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E775CB2"/>
    <w:rsid w:val="5E8250F4"/>
    <w:rsid w:val="5EA178AA"/>
    <w:rsid w:val="5EA615D3"/>
    <w:rsid w:val="5F0A5107"/>
    <w:rsid w:val="5F267BDE"/>
    <w:rsid w:val="6013139C"/>
    <w:rsid w:val="60291E96"/>
    <w:rsid w:val="609676C4"/>
    <w:rsid w:val="61204966"/>
    <w:rsid w:val="61AA714A"/>
    <w:rsid w:val="61C12377"/>
    <w:rsid w:val="61CF1286"/>
    <w:rsid w:val="620A5BE8"/>
    <w:rsid w:val="6297146B"/>
    <w:rsid w:val="62AD363D"/>
    <w:rsid w:val="62AE701F"/>
    <w:rsid w:val="62B07544"/>
    <w:rsid w:val="62DD7AB0"/>
    <w:rsid w:val="63092CDD"/>
    <w:rsid w:val="63501A48"/>
    <w:rsid w:val="63D53A18"/>
    <w:rsid w:val="63EC1DBB"/>
    <w:rsid w:val="645822A9"/>
    <w:rsid w:val="6465280B"/>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612268"/>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9B0403"/>
    <w:rsid w:val="749F2B1B"/>
    <w:rsid w:val="74B2398B"/>
    <w:rsid w:val="74D014A3"/>
    <w:rsid w:val="74FE75C0"/>
    <w:rsid w:val="751226C4"/>
    <w:rsid w:val="75BC7C51"/>
    <w:rsid w:val="75F65014"/>
    <w:rsid w:val="75F973DD"/>
    <w:rsid w:val="76125DC3"/>
    <w:rsid w:val="76B8798B"/>
    <w:rsid w:val="77042512"/>
    <w:rsid w:val="77751AB9"/>
    <w:rsid w:val="77B34C9B"/>
    <w:rsid w:val="783933A6"/>
    <w:rsid w:val="793C6AE9"/>
    <w:rsid w:val="79404263"/>
    <w:rsid w:val="79C4034E"/>
    <w:rsid w:val="79E91CF9"/>
    <w:rsid w:val="7A651673"/>
    <w:rsid w:val="7AD97A34"/>
    <w:rsid w:val="7B99229F"/>
    <w:rsid w:val="7BEC215B"/>
    <w:rsid w:val="7C7D76F6"/>
    <w:rsid w:val="7CCE1B6A"/>
    <w:rsid w:val="7CD40FB9"/>
    <w:rsid w:val="7D267C0E"/>
    <w:rsid w:val="7DC84D67"/>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31</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2024-06-07T02:27:46Z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D7972E5B72924742A238C5F300E7624C</vt:lpwstr>
  </property>
</Properties>
</file>